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E835" w14:textId="6612C759" w:rsidR="00BA00AB" w:rsidRDefault="00400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RYNGBOURNE</w:t>
      </w:r>
      <w:r>
        <w:rPr>
          <w:rFonts w:ascii="Times New Roman" w:hAnsi="Times New Roman" w:cs="Times New Roman"/>
          <w:sz w:val="24"/>
          <w:szCs w:val="24"/>
        </w:rPr>
        <w:t xml:space="preserve">      (fl.1420)</w:t>
      </w:r>
    </w:p>
    <w:p w14:paraId="79769F35" w14:textId="56C6BA73" w:rsidR="00400682" w:rsidRDefault="00400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EBB3E8" w14:textId="0D6194DD" w:rsidR="00400682" w:rsidRDefault="00400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2EA31A" w14:textId="21F4DA57" w:rsidR="00400682" w:rsidRDefault="00400682" w:rsidP="00400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Hampshire.     (C.F.R. 1413-22 p.</w:t>
      </w:r>
      <w:r>
        <w:rPr>
          <w:rFonts w:ascii="Times New Roman" w:hAnsi="Times New Roman" w:cs="Times New Roman"/>
          <w:sz w:val="24"/>
          <w:szCs w:val="24"/>
        </w:rPr>
        <w:t>358)</w:t>
      </w:r>
    </w:p>
    <w:p w14:paraId="1733C057" w14:textId="77777777" w:rsidR="00400682" w:rsidRDefault="00400682" w:rsidP="00400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667D4F" w14:textId="77777777" w:rsidR="00400682" w:rsidRDefault="00400682" w:rsidP="00400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1FFE9" w14:textId="77777777" w:rsidR="00400682" w:rsidRPr="00EB1323" w:rsidRDefault="00400682" w:rsidP="00400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2021</w:t>
      </w:r>
    </w:p>
    <w:p w14:paraId="7398A3FF" w14:textId="0623810A" w:rsidR="00400682" w:rsidRPr="00400682" w:rsidRDefault="00400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00682" w:rsidRPr="004006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5239B" w14:textId="77777777" w:rsidR="00400682" w:rsidRDefault="00400682" w:rsidP="009139A6">
      <w:r>
        <w:separator/>
      </w:r>
    </w:p>
  </w:endnote>
  <w:endnote w:type="continuationSeparator" w:id="0">
    <w:p w14:paraId="3C653813" w14:textId="77777777" w:rsidR="00400682" w:rsidRDefault="004006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C3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6B2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9A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2560" w14:textId="77777777" w:rsidR="00400682" w:rsidRDefault="00400682" w:rsidP="009139A6">
      <w:r>
        <w:separator/>
      </w:r>
    </w:p>
  </w:footnote>
  <w:footnote w:type="continuationSeparator" w:id="0">
    <w:p w14:paraId="6C550FE8" w14:textId="77777777" w:rsidR="00400682" w:rsidRDefault="004006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91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D49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D5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82"/>
    <w:rsid w:val="000666E0"/>
    <w:rsid w:val="002510B7"/>
    <w:rsid w:val="0040068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A3AD5"/>
  <w15:chartTrackingRefBased/>
  <w15:docId w15:val="{BDCE9443-F951-47B1-9CC2-0CAA1DD3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2021-10-28T10:05:00Z</dcterms:created>
  <dcterms:modified xsi:type="dcterms:W3CDTF">2021-10-28T10:06:00Z</dcterms:modified>
</cp:coreProperties>
</file>